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4433F" w14:textId="77777777" w:rsidR="002E1C94" w:rsidRDefault="002E1C94" w:rsidP="002E1C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FERERS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fl.1480-1)</w:t>
      </w:r>
    </w:p>
    <w:p w14:paraId="4304AB18" w14:textId="77777777" w:rsidR="002E1C94" w:rsidRDefault="002E1C94" w:rsidP="002E1C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Smith.</w:t>
      </w:r>
    </w:p>
    <w:p w14:paraId="25247E14" w14:textId="77777777" w:rsidR="002E1C94" w:rsidRDefault="002E1C94" w:rsidP="002E1C94">
      <w:pPr>
        <w:pStyle w:val="NoSpacing"/>
        <w:rPr>
          <w:rFonts w:cs="Times New Roman"/>
          <w:szCs w:val="24"/>
        </w:rPr>
      </w:pPr>
    </w:p>
    <w:p w14:paraId="04058E40" w14:textId="77777777" w:rsidR="002E1C94" w:rsidRDefault="002E1C94" w:rsidP="002E1C94">
      <w:pPr>
        <w:pStyle w:val="NoSpacing"/>
        <w:rPr>
          <w:rFonts w:cs="Times New Roman"/>
          <w:szCs w:val="24"/>
        </w:rPr>
      </w:pPr>
    </w:p>
    <w:p w14:paraId="642EDD94" w14:textId="77777777" w:rsidR="002E1C94" w:rsidRDefault="002E1C94" w:rsidP="002E1C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1480-1</w:t>
      </w:r>
      <w:r>
        <w:rPr>
          <w:rFonts w:cs="Times New Roman"/>
          <w:szCs w:val="24"/>
        </w:rPr>
        <w:tab/>
        <w:t>He entered the Merchant Gild.</w:t>
      </w:r>
    </w:p>
    <w:p w14:paraId="74F756AC" w14:textId="77777777" w:rsidR="002E1C94" w:rsidRDefault="002E1C94" w:rsidP="002E1C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4FC4F181" w14:textId="77777777" w:rsidR="002E1C94" w:rsidRDefault="002E1C94" w:rsidP="002E1C94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5171C6CA" w14:textId="77777777" w:rsidR="002E1C94" w:rsidRDefault="002E1C94" w:rsidP="002E1C94">
      <w:pPr>
        <w:pStyle w:val="NoSpacing"/>
        <w:rPr>
          <w:rFonts w:cs="Times New Roman"/>
          <w:szCs w:val="24"/>
        </w:rPr>
      </w:pPr>
    </w:p>
    <w:p w14:paraId="14E426ED" w14:textId="77777777" w:rsidR="002E1C94" w:rsidRDefault="002E1C94" w:rsidP="002E1C94">
      <w:pPr>
        <w:pStyle w:val="NoSpacing"/>
        <w:rPr>
          <w:rFonts w:cs="Times New Roman"/>
          <w:szCs w:val="24"/>
        </w:rPr>
      </w:pPr>
    </w:p>
    <w:p w14:paraId="0FB60906" w14:textId="77777777" w:rsidR="002E1C94" w:rsidRDefault="002E1C94" w:rsidP="002E1C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June 2024</w:t>
      </w:r>
    </w:p>
    <w:p w14:paraId="2CABF58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1D1AD" w14:textId="77777777" w:rsidR="002E1C94" w:rsidRDefault="002E1C94" w:rsidP="009139A6">
      <w:r>
        <w:separator/>
      </w:r>
    </w:p>
  </w:endnote>
  <w:endnote w:type="continuationSeparator" w:id="0">
    <w:p w14:paraId="6B5FF530" w14:textId="77777777" w:rsidR="002E1C94" w:rsidRDefault="002E1C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2F2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80C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A29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2F024" w14:textId="77777777" w:rsidR="002E1C94" w:rsidRDefault="002E1C94" w:rsidP="009139A6">
      <w:r>
        <w:separator/>
      </w:r>
    </w:p>
  </w:footnote>
  <w:footnote w:type="continuationSeparator" w:id="0">
    <w:p w14:paraId="7D7A0868" w14:textId="77777777" w:rsidR="002E1C94" w:rsidRDefault="002E1C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A01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0CC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268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C94"/>
    <w:rsid w:val="000666E0"/>
    <w:rsid w:val="002510B7"/>
    <w:rsid w:val="00270799"/>
    <w:rsid w:val="002E1C94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B3B16"/>
  <w15:chartTrackingRefBased/>
  <w15:docId w15:val="{0DAFB546-102B-48D7-A153-6DF1E501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2024-06-21T20:32:00Z</dcterms:created>
  <dcterms:modified xsi:type="dcterms:W3CDTF">2024-06-21T20:32:00Z</dcterms:modified>
</cp:coreProperties>
</file>